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CA" w:rsidRPr="00D42824" w:rsidRDefault="00BF24CA" w:rsidP="00B8076B">
      <w:pPr>
        <w:widowControl/>
        <w:spacing w:line="580" w:lineRule="exact"/>
        <w:jc w:val="center"/>
        <w:rPr>
          <w:rFonts w:ascii="Times New Roman" w:hAnsi="Times New Roman"/>
          <w:kern w:val="0"/>
          <w:sz w:val="44"/>
          <w:szCs w:val="44"/>
        </w:rPr>
      </w:pPr>
      <w:r>
        <w:rPr>
          <w:rFonts w:ascii="Times New Roman" w:hAnsi="Times New Roman" w:hint="eastAsia"/>
          <w:color w:val="000000"/>
          <w:sz w:val="44"/>
          <w:szCs w:val="44"/>
        </w:rPr>
        <w:t>元江县文旅广体局</w:t>
      </w:r>
      <w:r w:rsidRPr="00D42824">
        <w:rPr>
          <w:rFonts w:ascii="Times New Roman" w:hAnsi="Times New Roman"/>
          <w:color w:val="000000"/>
          <w:sz w:val="44"/>
          <w:szCs w:val="44"/>
        </w:rPr>
        <w:t>2017</w:t>
      </w:r>
      <w:r w:rsidRPr="00D42824">
        <w:rPr>
          <w:rFonts w:ascii="Times New Roman" w:hAnsi="宋体" w:hint="eastAsia"/>
          <w:color w:val="000000"/>
          <w:sz w:val="44"/>
          <w:szCs w:val="44"/>
        </w:rPr>
        <w:t>年度部门决算公开目录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部门概况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2017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年度部门决算表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2017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年度部门决算情况说明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BF24CA" w:rsidRPr="00740816" w:rsidRDefault="00BF24CA" w:rsidP="00740816">
      <w:pPr>
        <w:pStyle w:val="NormalWeb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BF24CA" w:rsidRPr="00740816" w:rsidRDefault="00BF24CA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BF24CA" w:rsidRPr="00740816" w:rsidRDefault="00BF24CA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BF24CA" w:rsidRPr="00740816" w:rsidRDefault="00BF24CA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BF24CA" w:rsidRPr="00740816" w:rsidRDefault="00BF24CA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>
        <w:rPr>
          <w:rFonts w:ascii="黑体" w:eastAsia="黑体" w:hAnsi="黑体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BF24CA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4CA" w:rsidRDefault="00BF24CA" w:rsidP="00771DE4">
      <w:r>
        <w:separator/>
      </w:r>
    </w:p>
  </w:endnote>
  <w:endnote w:type="continuationSeparator" w:id="0">
    <w:p w:rsidR="00BF24CA" w:rsidRDefault="00BF24CA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4CA" w:rsidRDefault="00BF24CA" w:rsidP="00771DE4">
      <w:r>
        <w:separator/>
      </w:r>
    </w:p>
  </w:footnote>
  <w:footnote w:type="continuationSeparator" w:id="0">
    <w:p w:rsidR="00BF24CA" w:rsidRDefault="00BF24CA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816"/>
    <w:rsid w:val="00071C83"/>
    <w:rsid w:val="000E11B3"/>
    <w:rsid w:val="00100B42"/>
    <w:rsid w:val="00353C17"/>
    <w:rsid w:val="005600FD"/>
    <w:rsid w:val="005F1FF0"/>
    <w:rsid w:val="006D256A"/>
    <w:rsid w:val="00740816"/>
    <w:rsid w:val="00771DE4"/>
    <w:rsid w:val="00861E41"/>
    <w:rsid w:val="00893FDA"/>
    <w:rsid w:val="008B345E"/>
    <w:rsid w:val="008E5F4D"/>
    <w:rsid w:val="009C30BD"/>
    <w:rsid w:val="00B4081F"/>
    <w:rsid w:val="00B8076B"/>
    <w:rsid w:val="00BF24CA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8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408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1DE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1DE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6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56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6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188956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56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49</Words>
  <Characters>282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周志刚</cp:lastModifiedBy>
  <cp:revision>7</cp:revision>
  <dcterms:created xsi:type="dcterms:W3CDTF">2019-01-24T08:36:00Z</dcterms:created>
  <dcterms:modified xsi:type="dcterms:W3CDTF">2019-01-28T01:01:00Z</dcterms:modified>
</cp:coreProperties>
</file>